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F28ED" w14:textId="4D6C02C1" w:rsidR="00AB0F95" w:rsidRPr="00F25496" w:rsidRDefault="00AB0F95" w:rsidP="00AB0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E532A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873247">
        <w:rPr>
          <w:b/>
          <w:i/>
          <w:noProof/>
          <w:sz w:val="28"/>
        </w:rPr>
        <w:t>1024</w:t>
      </w:r>
    </w:p>
    <w:p w14:paraId="43B2977B" w14:textId="77777777" w:rsidR="002E532A" w:rsidRDefault="002E532A" w:rsidP="002E532A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35A510F8" w14:textId="0943C66D" w:rsidR="00507F71" w:rsidRDefault="0033027D" w:rsidP="00507F7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eastAsia="Batang" w:cs="Arial"/>
          <w:lang w:eastAsia="zh-CN"/>
        </w:rPr>
      </w:pPr>
      <w:r w:rsidRPr="006C2E80">
        <w:tab/>
      </w:r>
      <w:r w:rsidRPr="006C2E80">
        <w:rPr>
          <w:rFonts w:eastAsia="Batang" w:cs="Arial"/>
          <w:lang w:eastAsia="zh-CN"/>
        </w:rPr>
        <w:t xml:space="preserve">(revision of </w:t>
      </w:r>
      <w:r w:rsidR="00FF0D51">
        <w:rPr>
          <w:rFonts w:eastAsia="Batang" w:cs="Arial"/>
          <w:lang w:eastAsia="zh-CN"/>
        </w:rPr>
        <w:t>S5</w:t>
      </w:r>
      <w:r w:rsidRPr="006C2E80">
        <w:rPr>
          <w:rFonts w:eastAsia="Batang" w:cs="Arial"/>
          <w:lang w:eastAsia="zh-CN"/>
        </w:rPr>
        <w:t>-</w:t>
      </w:r>
      <w:r w:rsidR="00FF0D51">
        <w:rPr>
          <w:rFonts w:eastAsia="Batang" w:cs="Arial"/>
          <w:lang w:eastAsia="zh-CN"/>
        </w:rPr>
        <w:t>231024</w:t>
      </w:r>
      <w:r w:rsidRPr="006C2E80">
        <w:rPr>
          <w:rFonts w:eastAsia="Batang" w:cs="Arial"/>
          <w:lang w:eastAsia="zh-CN"/>
        </w:rPr>
        <w:t>)</w:t>
      </w:r>
    </w:p>
    <w:p w14:paraId="08200B15" w14:textId="77777777" w:rsidR="00507F71" w:rsidRPr="006E5DD5" w:rsidRDefault="00507F71" w:rsidP="00507F7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88D356" w14:textId="77777777" w:rsidR="00507F71" w:rsidRPr="006C2E80" w:rsidRDefault="00507F71" w:rsidP="00507F7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54204A88" w14:textId="77777777" w:rsidR="00507F71" w:rsidRPr="006C2E80" w:rsidRDefault="00507F71" w:rsidP="00507F7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SBMA enablers</w:t>
      </w:r>
    </w:p>
    <w:p w14:paraId="75D81766" w14:textId="77777777" w:rsidR="00507F71" w:rsidRPr="006C2E80" w:rsidRDefault="00507F71" w:rsidP="00507F7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E0695A4" w14:textId="77777777" w:rsidR="00507F71" w:rsidRDefault="00507F71" w:rsidP="00507F7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5DA7C2DE" w14:textId="77777777" w:rsidR="00507F71" w:rsidRPr="006C2E80" w:rsidRDefault="00507F71" w:rsidP="00507F71">
      <w:pPr>
        <w:rPr>
          <w:rFonts w:eastAsia="Batang"/>
          <w:lang w:val="en-US" w:eastAsia="zh-CN"/>
        </w:rPr>
      </w:pPr>
    </w:p>
    <w:p w14:paraId="07EB9618" w14:textId="77777777" w:rsidR="00507F71" w:rsidRPr="00BC642A" w:rsidRDefault="00507F71" w:rsidP="00507F71">
      <w:pPr>
        <w:pStyle w:val="Heading8"/>
        <w:jc w:val="center"/>
      </w:pPr>
      <w:r w:rsidRPr="00BC642A">
        <w:t>3GPP™ Work Item Description</w:t>
      </w:r>
    </w:p>
    <w:p w14:paraId="73E9C938" w14:textId="77777777" w:rsidR="00507F71" w:rsidRDefault="00507F71" w:rsidP="00507F7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AD95384" w14:textId="77777777" w:rsidR="00507F71" w:rsidRPr="006C2E80" w:rsidRDefault="00507F71" w:rsidP="00507F71">
      <w:pPr>
        <w:pStyle w:val="Heading8"/>
      </w:pPr>
      <w:r w:rsidRPr="006C2E80">
        <w:t>Title:</w:t>
      </w:r>
      <w:r w:rsidRPr="006C2E80">
        <w:tab/>
      </w:r>
      <w:r w:rsidRPr="00873247">
        <w:t>SBMA enabler</w:t>
      </w:r>
      <w:r>
        <w:t>s</w:t>
      </w:r>
    </w:p>
    <w:p w14:paraId="2E65D7A1" w14:textId="77777777" w:rsidR="00507F71" w:rsidRDefault="00507F71" w:rsidP="00507F71">
      <w:pPr>
        <w:pStyle w:val="Heading8"/>
      </w:pPr>
      <w:r>
        <w:t>Acronym:</w:t>
      </w:r>
      <w:r>
        <w:tab/>
      </w:r>
      <w:proofErr w:type="spellStart"/>
      <w:r>
        <w:t>SBMAe</w:t>
      </w:r>
      <w:proofErr w:type="spellEnd"/>
    </w:p>
    <w:p w14:paraId="140E0BE4" w14:textId="77777777" w:rsidR="00507F71" w:rsidRDefault="00507F71" w:rsidP="00507F71">
      <w:pPr>
        <w:pStyle w:val="Heading8"/>
      </w:pPr>
      <w:r>
        <w:t xml:space="preserve">Unique identifier: </w:t>
      </w:r>
    </w:p>
    <w:p w14:paraId="79EAD97B" w14:textId="77777777" w:rsidR="00507F71" w:rsidRDefault="00507F71" w:rsidP="00507F71">
      <w:pPr>
        <w:pStyle w:val="Heading8"/>
      </w:pPr>
      <w:r w:rsidRPr="003F7142">
        <w:t>Potential target Release:</w:t>
      </w:r>
      <w:r>
        <w:t xml:space="preserve"> Rel-18</w:t>
      </w:r>
    </w:p>
    <w:p w14:paraId="41A6319B" w14:textId="77777777" w:rsidR="00507F71" w:rsidRPr="00873247" w:rsidRDefault="00507F71" w:rsidP="00507F71">
      <w:pPr>
        <w:pStyle w:val="Guidance"/>
        <w:rPr>
          <w:i w:val="0"/>
          <w:iCs/>
        </w:rPr>
      </w:pPr>
    </w:p>
    <w:p w14:paraId="1FC9CCC5" w14:textId="77777777" w:rsidR="00507F71" w:rsidRDefault="00507F71" w:rsidP="00507F71">
      <w:pPr>
        <w:pStyle w:val="Heading1"/>
      </w:pPr>
      <w:r>
        <w:t>1</w:t>
      </w:r>
      <w:r>
        <w:tab/>
        <w:t>Impacts</w:t>
      </w:r>
    </w:p>
    <w:p w14:paraId="1BC163A8" w14:textId="77777777" w:rsidR="00507F71" w:rsidRDefault="00507F71" w:rsidP="00507F7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07F71" w14:paraId="3F7B4450" w14:textId="77777777" w:rsidTr="003E706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18DF73" w14:textId="77777777" w:rsidR="00507F71" w:rsidRDefault="00507F71" w:rsidP="003E706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411A32" w14:textId="77777777" w:rsidR="00507F71" w:rsidRDefault="00507F71" w:rsidP="003E706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96945C" w14:textId="77777777" w:rsidR="00507F71" w:rsidRDefault="00507F71" w:rsidP="003E706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DC636A2" w14:textId="77777777" w:rsidR="00507F71" w:rsidRDefault="00507F71" w:rsidP="003E706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82ABAF2" w14:textId="77777777" w:rsidR="00507F71" w:rsidRDefault="00507F71" w:rsidP="003E706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A52A471" w14:textId="77777777" w:rsidR="00507F71" w:rsidRDefault="00507F71" w:rsidP="003E706C">
            <w:pPr>
              <w:pStyle w:val="TAH"/>
            </w:pPr>
            <w:r>
              <w:t>Others (specify)</w:t>
            </w:r>
          </w:p>
        </w:tc>
      </w:tr>
      <w:tr w:rsidR="00507F71" w14:paraId="714470D9" w14:textId="77777777" w:rsidTr="003E706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F892EA" w14:textId="77777777" w:rsidR="00507F71" w:rsidRDefault="00507F71" w:rsidP="003E706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923C1" w14:textId="77777777" w:rsidR="00507F71" w:rsidRDefault="00507F71" w:rsidP="003E706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A4D699E" w14:textId="77777777" w:rsidR="00507F71" w:rsidRDefault="00507F71" w:rsidP="003E706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6D9CFAF" w14:textId="77777777" w:rsidR="00507F71" w:rsidRDefault="00507F71" w:rsidP="003E706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D0114A9" w14:textId="77777777" w:rsidR="00507F71" w:rsidRDefault="00507F71" w:rsidP="003E706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D82780D" w14:textId="77777777" w:rsidR="00507F71" w:rsidRDefault="00507F71" w:rsidP="003E706C">
            <w:pPr>
              <w:pStyle w:val="TAC"/>
            </w:pPr>
          </w:p>
        </w:tc>
      </w:tr>
      <w:tr w:rsidR="00507F71" w14:paraId="3E6C2A6C" w14:textId="77777777" w:rsidTr="003E706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AA24C6" w14:textId="77777777" w:rsidR="00507F71" w:rsidRDefault="00507F71" w:rsidP="003E706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51A828" w14:textId="77777777" w:rsidR="00507F71" w:rsidRDefault="00507F71" w:rsidP="003E706C">
            <w:pPr>
              <w:pStyle w:val="TAC"/>
            </w:pPr>
          </w:p>
        </w:tc>
        <w:tc>
          <w:tcPr>
            <w:tcW w:w="1037" w:type="dxa"/>
          </w:tcPr>
          <w:p w14:paraId="3AACD369" w14:textId="77777777" w:rsidR="00507F71" w:rsidRDefault="00507F71" w:rsidP="003E706C">
            <w:pPr>
              <w:pStyle w:val="TAC"/>
            </w:pPr>
          </w:p>
        </w:tc>
        <w:tc>
          <w:tcPr>
            <w:tcW w:w="850" w:type="dxa"/>
          </w:tcPr>
          <w:p w14:paraId="1337248F" w14:textId="77777777" w:rsidR="00507F71" w:rsidRDefault="00507F71" w:rsidP="003E706C">
            <w:pPr>
              <w:pStyle w:val="TAC"/>
            </w:pPr>
          </w:p>
        </w:tc>
        <w:tc>
          <w:tcPr>
            <w:tcW w:w="851" w:type="dxa"/>
          </w:tcPr>
          <w:p w14:paraId="45824B61" w14:textId="77777777" w:rsidR="00507F71" w:rsidRDefault="00507F71" w:rsidP="003E706C">
            <w:pPr>
              <w:pStyle w:val="TAC"/>
            </w:pPr>
          </w:p>
        </w:tc>
        <w:tc>
          <w:tcPr>
            <w:tcW w:w="1752" w:type="dxa"/>
          </w:tcPr>
          <w:p w14:paraId="3292A261" w14:textId="77777777" w:rsidR="00507F71" w:rsidRDefault="00507F71" w:rsidP="003E706C">
            <w:pPr>
              <w:pStyle w:val="TAC"/>
            </w:pPr>
          </w:p>
        </w:tc>
      </w:tr>
      <w:tr w:rsidR="00507F71" w14:paraId="1EB77A66" w14:textId="77777777" w:rsidTr="003E706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6A43A23" w14:textId="77777777" w:rsidR="00507F71" w:rsidRDefault="00507F71" w:rsidP="003E706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55746CD" w14:textId="77777777" w:rsidR="00507F71" w:rsidRDefault="00507F71" w:rsidP="003E706C">
            <w:pPr>
              <w:pStyle w:val="TAC"/>
            </w:pPr>
          </w:p>
        </w:tc>
        <w:tc>
          <w:tcPr>
            <w:tcW w:w="1037" w:type="dxa"/>
          </w:tcPr>
          <w:p w14:paraId="30440A81" w14:textId="77777777" w:rsidR="00507F71" w:rsidRDefault="00507F71" w:rsidP="003E706C">
            <w:pPr>
              <w:pStyle w:val="TAC"/>
            </w:pPr>
          </w:p>
        </w:tc>
        <w:tc>
          <w:tcPr>
            <w:tcW w:w="850" w:type="dxa"/>
          </w:tcPr>
          <w:p w14:paraId="3D53BD39" w14:textId="77777777" w:rsidR="00507F71" w:rsidRDefault="00507F71" w:rsidP="003E706C">
            <w:pPr>
              <w:pStyle w:val="TAC"/>
            </w:pPr>
          </w:p>
        </w:tc>
        <w:tc>
          <w:tcPr>
            <w:tcW w:w="851" w:type="dxa"/>
          </w:tcPr>
          <w:p w14:paraId="508EFCB0" w14:textId="77777777" w:rsidR="00507F71" w:rsidRDefault="00507F71" w:rsidP="003E706C">
            <w:pPr>
              <w:pStyle w:val="TAC"/>
            </w:pPr>
          </w:p>
        </w:tc>
        <w:tc>
          <w:tcPr>
            <w:tcW w:w="1752" w:type="dxa"/>
          </w:tcPr>
          <w:p w14:paraId="1880C2A2" w14:textId="77777777" w:rsidR="00507F71" w:rsidRDefault="00507F71" w:rsidP="003E706C">
            <w:pPr>
              <w:pStyle w:val="TAC"/>
            </w:pPr>
          </w:p>
        </w:tc>
      </w:tr>
    </w:tbl>
    <w:p w14:paraId="7FDF61B5" w14:textId="77777777" w:rsidR="00507F71" w:rsidRPr="006C2E80" w:rsidRDefault="00507F71" w:rsidP="00507F71"/>
    <w:p w14:paraId="37B467F9" w14:textId="77777777" w:rsidR="00507F71" w:rsidRDefault="00507F71" w:rsidP="00507F71">
      <w:pPr>
        <w:pStyle w:val="Heading1"/>
      </w:pPr>
      <w:r>
        <w:t>2</w:t>
      </w:r>
      <w:r>
        <w:tab/>
        <w:t>Classification of the Work Item and linked work items</w:t>
      </w:r>
    </w:p>
    <w:p w14:paraId="1F0581D1" w14:textId="77777777" w:rsidR="00507F71" w:rsidRDefault="00507F71" w:rsidP="00507F71">
      <w:pPr>
        <w:pStyle w:val="Heading2"/>
      </w:pPr>
      <w:r>
        <w:t>2.1</w:t>
      </w:r>
      <w:r>
        <w:tab/>
        <w:t>Primary classification</w:t>
      </w:r>
    </w:p>
    <w:p w14:paraId="3151F7E8" w14:textId="77777777" w:rsidR="00507F71" w:rsidRDefault="00507F71" w:rsidP="00507F71">
      <w:pPr>
        <w:pStyle w:val="Heading3"/>
      </w:pPr>
      <w:r w:rsidRPr="00A36378">
        <w:t>This work item is a …</w:t>
      </w:r>
    </w:p>
    <w:p w14:paraId="30A055F9" w14:textId="77777777" w:rsidR="00507F71" w:rsidRPr="00A36378" w:rsidRDefault="00507F71" w:rsidP="00507F7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07F71" w14:paraId="6CF708B0" w14:textId="77777777" w:rsidTr="003E706C">
        <w:trPr>
          <w:cantSplit/>
          <w:jc w:val="center"/>
        </w:trPr>
        <w:tc>
          <w:tcPr>
            <w:tcW w:w="452" w:type="dxa"/>
          </w:tcPr>
          <w:p w14:paraId="120F115E" w14:textId="77777777" w:rsidR="00507F71" w:rsidRDefault="00507F71" w:rsidP="003E706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A09CE" w14:textId="77777777" w:rsidR="00507F71" w:rsidRPr="006C2E80" w:rsidRDefault="00507F71" w:rsidP="003E706C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507F71" w:rsidRPr="00662741" w14:paraId="039B45A9" w14:textId="77777777" w:rsidTr="003E706C">
        <w:trPr>
          <w:cantSplit/>
          <w:jc w:val="center"/>
        </w:trPr>
        <w:tc>
          <w:tcPr>
            <w:tcW w:w="452" w:type="dxa"/>
          </w:tcPr>
          <w:p w14:paraId="5C153482" w14:textId="77777777" w:rsidR="00507F71" w:rsidRPr="00662741" w:rsidRDefault="00507F71" w:rsidP="003E706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48C40B6" w14:textId="77777777" w:rsidR="00507F71" w:rsidRPr="00662741" w:rsidRDefault="00507F71" w:rsidP="003E706C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507F71" w:rsidRPr="00662741" w14:paraId="587A8C5D" w14:textId="77777777" w:rsidTr="003E706C">
        <w:trPr>
          <w:cantSplit/>
          <w:jc w:val="center"/>
        </w:trPr>
        <w:tc>
          <w:tcPr>
            <w:tcW w:w="452" w:type="dxa"/>
          </w:tcPr>
          <w:p w14:paraId="76CC1911" w14:textId="77777777" w:rsidR="00507F71" w:rsidRPr="00662741" w:rsidRDefault="00507F71" w:rsidP="003E706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EEA959E" w14:textId="77777777" w:rsidR="00507F71" w:rsidRPr="00662741" w:rsidRDefault="00507F71" w:rsidP="003E706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507F71" w:rsidRPr="00662741" w14:paraId="1F64A171" w14:textId="77777777" w:rsidTr="003E706C">
        <w:trPr>
          <w:cantSplit/>
          <w:jc w:val="center"/>
        </w:trPr>
        <w:tc>
          <w:tcPr>
            <w:tcW w:w="452" w:type="dxa"/>
          </w:tcPr>
          <w:p w14:paraId="7067ADF0" w14:textId="77777777" w:rsidR="00507F71" w:rsidRPr="00662741" w:rsidRDefault="00507F71" w:rsidP="003E706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88CE71" w14:textId="77777777" w:rsidR="00507F71" w:rsidRPr="006C2E80" w:rsidRDefault="00507F71" w:rsidP="003E706C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72921E1A" w14:textId="77777777" w:rsidR="00507F71" w:rsidRDefault="00507F71" w:rsidP="00507F71">
      <w:pPr>
        <w:ind w:right="-99"/>
        <w:rPr>
          <w:b/>
        </w:rPr>
      </w:pPr>
    </w:p>
    <w:p w14:paraId="6A99B22B" w14:textId="77777777" w:rsidR="00507F71" w:rsidRDefault="00507F71" w:rsidP="00507F71">
      <w:pPr>
        <w:pStyle w:val="Heading2"/>
      </w:pPr>
      <w:r>
        <w:t>2.2</w:t>
      </w:r>
      <w:r>
        <w:tab/>
        <w:t>Parent Work Item</w:t>
      </w:r>
    </w:p>
    <w:p w14:paraId="25551D06" w14:textId="77777777" w:rsidR="00507F71" w:rsidRPr="009A6092" w:rsidRDefault="00507F71" w:rsidP="00507F71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07F71" w14:paraId="4105CACB" w14:textId="77777777" w:rsidTr="003E706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D473D41" w14:textId="77777777" w:rsidR="00507F71" w:rsidRDefault="00507F71" w:rsidP="003E706C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07F71" w14:paraId="1302214E" w14:textId="77777777" w:rsidTr="003E706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41A1F8" w14:textId="77777777" w:rsidR="00507F71" w:rsidDel="00C02DF6" w:rsidRDefault="00507F71" w:rsidP="003E706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EF60DC" w14:textId="77777777" w:rsidR="00507F71" w:rsidDel="00C02DF6" w:rsidRDefault="00507F71" w:rsidP="003E706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063D9D8" w14:textId="77777777" w:rsidR="00507F71" w:rsidRDefault="00507F71" w:rsidP="003E706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A93279" w14:textId="77777777" w:rsidR="00507F71" w:rsidRDefault="00507F71" w:rsidP="003E706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7F71" w14:paraId="0ECB147B" w14:textId="77777777" w:rsidTr="003E706C">
        <w:trPr>
          <w:cantSplit/>
          <w:jc w:val="center"/>
        </w:trPr>
        <w:tc>
          <w:tcPr>
            <w:tcW w:w="1101" w:type="dxa"/>
          </w:tcPr>
          <w:p w14:paraId="53C45C8A" w14:textId="77777777" w:rsidR="00507F71" w:rsidRDefault="00507F71" w:rsidP="003E706C">
            <w:pPr>
              <w:pStyle w:val="TAL"/>
            </w:pPr>
            <w:proofErr w:type="spellStart"/>
            <w:r>
              <w:t>FS_eSBMAe</w:t>
            </w:r>
            <w:proofErr w:type="spellEnd"/>
          </w:p>
        </w:tc>
        <w:tc>
          <w:tcPr>
            <w:tcW w:w="1101" w:type="dxa"/>
          </w:tcPr>
          <w:p w14:paraId="2F1F049B" w14:textId="77777777" w:rsidR="00507F71" w:rsidRDefault="00507F71" w:rsidP="003E706C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54008C6B" w14:textId="77777777" w:rsidR="00507F71" w:rsidRDefault="00507F71" w:rsidP="003E706C">
            <w:pPr>
              <w:pStyle w:val="TAL"/>
            </w:pPr>
            <w:r w:rsidRPr="00B0345E">
              <w:t>950027</w:t>
            </w:r>
          </w:p>
        </w:tc>
        <w:tc>
          <w:tcPr>
            <w:tcW w:w="6010" w:type="dxa"/>
          </w:tcPr>
          <w:p w14:paraId="3417C41B" w14:textId="77777777" w:rsidR="00507F71" w:rsidRPr="00251D80" w:rsidRDefault="00507F71" w:rsidP="003E706C">
            <w:pPr>
              <w:pStyle w:val="TAL"/>
            </w:pPr>
            <w:r>
              <w:rPr>
                <w:lang w:val="en-US"/>
              </w:rPr>
              <w:t>Study on basic Service-Based Management Architecture (SBMA) enabler enhancements</w:t>
            </w:r>
          </w:p>
        </w:tc>
      </w:tr>
    </w:tbl>
    <w:p w14:paraId="1FDD6FE7" w14:textId="77777777" w:rsidR="00507F71" w:rsidRDefault="00507F71" w:rsidP="00507F71"/>
    <w:p w14:paraId="0D1AB3C2" w14:textId="77777777" w:rsidR="00507F71" w:rsidRDefault="00507F71" w:rsidP="00507F71">
      <w:pPr>
        <w:pStyle w:val="Heading3"/>
      </w:pPr>
      <w:r>
        <w:t>2.3</w:t>
      </w:r>
      <w:r>
        <w:tab/>
        <w:t>Other related Work Items and dependencies</w:t>
      </w:r>
    </w:p>
    <w:p w14:paraId="546ECDDA" w14:textId="77777777" w:rsidR="00507F71" w:rsidRPr="00B0345E" w:rsidRDefault="00507F71" w:rsidP="00507F71">
      <w:r>
        <w:t>None.</w:t>
      </w:r>
    </w:p>
    <w:p w14:paraId="39DBFCC3" w14:textId="77777777" w:rsidR="00507F71" w:rsidRDefault="00507F71" w:rsidP="00507F71">
      <w:pPr>
        <w:pStyle w:val="FP"/>
      </w:pPr>
    </w:p>
    <w:p w14:paraId="477C9324" w14:textId="77777777" w:rsidR="00507F71" w:rsidRDefault="00507F71" w:rsidP="00507F71">
      <w:pPr>
        <w:pStyle w:val="Heading1"/>
      </w:pPr>
      <w:r>
        <w:t>3</w:t>
      </w:r>
      <w:r>
        <w:tab/>
        <w:t>Justification</w:t>
      </w:r>
    </w:p>
    <w:p w14:paraId="11259ECD" w14:textId="20E42669" w:rsidR="00507F71" w:rsidRPr="00873247" w:rsidRDefault="00507F71" w:rsidP="00507F71">
      <w:pPr>
        <w:pStyle w:val="Guidance"/>
        <w:rPr>
          <w:i w:val="0"/>
          <w:iCs/>
        </w:rPr>
      </w:pPr>
      <w:r>
        <w:rPr>
          <w:i w:val="0"/>
          <w:iCs/>
        </w:rPr>
        <w:t>TR 28.831 "</w:t>
      </w:r>
      <w:r w:rsidRPr="00873247">
        <w:t xml:space="preserve"> </w:t>
      </w:r>
      <w:r w:rsidRPr="00873247">
        <w:rPr>
          <w:i w:val="0"/>
          <w:iCs/>
        </w:rPr>
        <w:t>Study on basic Service-Based Management Architecture</w:t>
      </w:r>
      <w:r>
        <w:rPr>
          <w:i w:val="0"/>
          <w:iCs/>
        </w:rPr>
        <w:t xml:space="preserve"> </w:t>
      </w:r>
      <w:r w:rsidRPr="00873247">
        <w:rPr>
          <w:i w:val="0"/>
          <w:iCs/>
        </w:rPr>
        <w:t>(SBMA) enabler enhancements</w:t>
      </w:r>
      <w:r>
        <w:rPr>
          <w:i w:val="0"/>
          <w:iCs/>
        </w:rPr>
        <w:t>" discusses numerous enhancements for SBMA enabler</w:t>
      </w:r>
      <w:r w:rsidR="003F500B">
        <w:rPr>
          <w:i w:val="0"/>
          <w:iCs/>
        </w:rPr>
        <w:t>s</w:t>
      </w:r>
      <w:r>
        <w:rPr>
          <w:i w:val="0"/>
          <w:iCs/>
        </w:rPr>
        <w:t xml:space="preserve"> and concludes with concrete recommendations. The purpose of this WI is to implement these recommendations into normative specifications.</w:t>
      </w:r>
    </w:p>
    <w:p w14:paraId="6B49E654" w14:textId="77777777" w:rsidR="00507F71" w:rsidRDefault="00507F71" w:rsidP="00507F71">
      <w:r>
        <w:t>More specifically, the following issues shall be addressed:</w:t>
      </w:r>
    </w:p>
    <w:p w14:paraId="20E84E14" w14:textId="77777777" w:rsidR="00507F71" w:rsidRPr="008A4DD3" w:rsidRDefault="00507F71" w:rsidP="00507F71">
      <w:r w:rsidRPr="008A4DD3">
        <w:t>TR 28.831, clause 4.3 proposes an update to the stage 2 definition of "</w:t>
      </w:r>
      <w:proofErr w:type="spellStart"/>
      <w:r w:rsidRPr="008A4DD3">
        <w:t>createMOI</w:t>
      </w:r>
      <w:proofErr w:type="spellEnd"/>
      <w:r w:rsidRPr="008A4DD3">
        <w:t>". TS 28.532 shall be updated accordingly.</w:t>
      </w:r>
    </w:p>
    <w:p w14:paraId="0B08243E" w14:textId="3C158C92" w:rsidR="00507F71" w:rsidRDefault="00507F71" w:rsidP="00507F71">
      <w:r w:rsidRPr="008A4DD3">
        <w:t>TR 28.831, clause 4.4 proposes an update to the stage 2 definition of "</w:t>
      </w:r>
      <w:proofErr w:type="spellStart"/>
      <w:r w:rsidRPr="008A4DD3">
        <w:t>modifyMOIAttributes</w:t>
      </w:r>
      <w:proofErr w:type="spellEnd"/>
      <w:r w:rsidRPr="008A4DD3">
        <w:t>". TS 28.532 shall be updated accordingly.</w:t>
      </w:r>
    </w:p>
    <w:p w14:paraId="4F2CBA11" w14:textId="70A3F6D2" w:rsidR="00D7045F" w:rsidRDefault="00D7045F" w:rsidP="00D7045F">
      <w:r w:rsidRPr="008A4DD3">
        <w:t>TR 28.831, clause 4.</w:t>
      </w:r>
      <w:r>
        <w:t>6</w:t>
      </w:r>
      <w:r w:rsidRPr="008A4DD3">
        <w:t xml:space="preserve"> proposes </w:t>
      </w:r>
      <w:r>
        <w:t>to</w:t>
      </w:r>
      <w:r w:rsidRPr="008A4DD3">
        <w:t xml:space="preserve"> </w:t>
      </w:r>
      <w:r>
        <w:t>add</w:t>
      </w:r>
      <w:r w:rsidRPr="008A4DD3">
        <w:t xml:space="preserve"> </w:t>
      </w:r>
      <w:r>
        <w:t>the</w:t>
      </w:r>
      <w:r w:rsidRPr="008A4DD3">
        <w:t xml:space="preserve"> stage 2 definition of "</w:t>
      </w:r>
      <w:proofErr w:type="spellStart"/>
      <w:r>
        <w:t>changeMOIs</w:t>
      </w:r>
      <w:proofErr w:type="spellEnd"/>
      <w:r w:rsidRPr="008A4DD3">
        <w:t>". TS 28.532 shall be updated accordingly.</w:t>
      </w:r>
    </w:p>
    <w:p w14:paraId="35C454C5" w14:textId="77777777" w:rsidR="002D41A3" w:rsidRPr="008A4DD3" w:rsidRDefault="002D41A3" w:rsidP="002D41A3">
      <w:r w:rsidRPr="008A4DD3">
        <w:t>TR 28.831, clause 4.2 proposes to add a node selection mechanism inspired by XPath. Uses cases include targeted notification subscriptions. TS 32.158 and TS 28.532 shall be updated accordingly. This work applies only to the HTTP/JSON SS.</w:t>
      </w:r>
    </w:p>
    <w:p w14:paraId="21BEA065" w14:textId="77777777" w:rsidR="002D41A3" w:rsidRPr="00F60997" w:rsidRDefault="002D41A3" w:rsidP="00507F71"/>
    <w:p w14:paraId="5263233B" w14:textId="77777777" w:rsidR="00507F71" w:rsidRDefault="00507F71" w:rsidP="00507F71">
      <w:pPr>
        <w:pStyle w:val="Heading1"/>
      </w:pPr>
      <w:r>
        <w:t>4</w:t>
      </w:r>
      <w:r>
        <w:tab/>
        <w:t>Objective</w:t>
      </w:r>
    </w:p>
    <w:p w14:paraId="404B7DED" w14:textId="77777777" w:rsidR="00507F71" w:rsidRDefault="00507F71" w:rsidP="00507F71">
      <w:r>
        <w:t>The objectives are:</w:t>
      </w:r>
    </w:p>
    <w:p w14:paraId="2B2AD1BA" w14:textId="77777777" w:rsidR="00507F71" w:rsidRDefault="00507F71" w:rsidP="00507F71">
      <w:pPr>
        <w:pStyle w:val="ListParagraph"/>
        <w:numPr>
          <w:ilvl w:val="0"/>
          <w:numId w:val="18"/>
        </w:numPr>
      </w:pPr>
      <w:r w:rsidRPr="00751149">
        <w:t>Add node selection mechanism (inspired by XPath)</w:t>
      </w:r>
      <w:r>
        <w:t xml:space="preserve"> for targeted notification subscriptions</w:t>
      </w:r>
    </w:p>
    <w:p w14:paraId="24BCA43D" w14:textId="77777777" w:rsidR="00507F71" w:rsidRDefault="00507F71" w:rsidP="00507F71">
      <w:pPr>
        <w:pStyle w:val="ListParagraph"/>
        <w:numPr>
          <w:ilvl w:val="0"/>
          <w:numId w:val="18"/>
        </w:numPr>
      </w:pPr>
      <w:r w:rsidRPr="00751149">
        <w:t xml:space="preserve">Update stage 2 definitions of the </w:t>
      </w:r>
      <w:proofErr w:type="spellStart"/>
      <w:r w:rsidRPr="00751149">
        <w:t>Prov</w:t>
      </w:r>
      <w:proofErr w:type="spellEnd"/>
      <w:r w:rsidRPr="00751149">
        <w:t xml:space="preserve"> MnS</w:t>
      </w:r>
      <w:r>
        <w:t xml:space="preserve"> </w:t>
      </w:r>
      <w:r w:rsidRPr="00C304A5">
        <w:t>based on the update proposals documented in clause 4.3 and 4.4 of TR 28.831.</w:t>
      </w:r>
    </w:p>
    <w:p w14:paraId="73F57F90" w14:textId="77777777" w:rsidR="00507F71" w:rsidRPr="00751149" w:rsidRDefault="00507F71" w:rsidP="00507F71"/>
    <w:p w14:paraId="2C2BBB7D" w14:textId="77777777" w:rsidR="00507F71" w:rsidRDefault="00507F71" w:rsidP="00507F7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213"/>
        <w:gridCol w:w="2047"/>
      </w:tblGrid>
      <w:tr w:rsidR="00507F71" w:rsidRPr="00E10367" w14:paraId="1EB403B9" w14:textId="77777777" w:rsidTr="003E706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4C46DC6" w14:textId="77777777" w:rsidR="00507F71" w:rsidRPr="00E10367" w:rsidRDefault="00507F71" w:rsidP="003E706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07F71" w14:paraId="0A9AA554" w14:textId="77777777" w:rsidTr="003E706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AFF8BEC" w14:textId="77777777" w:rsidR="00507F71" w:rsidRPr="00FF3F0C" w:rsidRDefault="00507F71" w:rsidP="003E706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A7D405" w14:textId="77777777" w:rsidR="00507F71" w:rsidRPr="000C5FE3" w:rsidRDefault="00507F71" w:rsidP="003E706C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197DA440" w14:textId="77777777" w:rsidR="00507F71" w:rsidRPr="00E10367" w:rsidRDefault="00507F71" w:rsidP="003E706C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0412FC54" w14:textId="77777777" w:rsidR="00507F71" w:rsidRPr="00E10367" w:rsidRDefault="00507F71" w:rsidP="003E706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766C428" w14:textId="77777777" w:rsidR="00507F71" w:rsidRPr="00E10367" w:rsidRDefault="00507F71" w:rsidP="003E706C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C8021B9" w14:textId="77777777" w:rsidR="00507F71" w:rsidRPr="00E10367" w:rsidRDefault="00507F71" w:rsidP="003E706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07F71" w:rsidRPr="00751149" w14:paraId="1D8D28A7" w14:textId="77777777" w:rsidTr="003E706C">
        <w:trPr>
          <w:cantSplit/>
          <w:jc w:val="center"/>
        </w:trPr>
        <w:tc>
          <w:tcPr>
            <w:tcW w:w="1617" w:type="dxa"/>
          </w:tcPr>
          <w:p w14:paraId="69C54960" w14:textId="77777777" w:rsidR="00507F71" w:rsidRPr="00751149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509CDB1D" w14:textId="77777777" w:rsidR="00507F71" w:rsidRPr="00751149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206" w:type="dxa"/>
          </w:tcPr>
          <w:p w14:paraId="2C8ECF50" w14:textId="77777777" w:rsidR="00507F71" w:rsidRPr="00751149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96" w:type="dxa"/>
          </w:tcPr>
          <w:p w14:paraId="7DB3F97D" w14:textId="77777777" w:rsidR="00507F71" w:rsidRPr="00751149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213" w:type="dxa"/>
          </w:tcPr>
          <w:p w14:paraId="7C7730E9" w14:textId="77777777" w:rsidR="00507F71" w:rsidRPr="00751149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047" w:type="dxa"/>
          </w:tcPr>
          <w:p w14:paraId="039C4845" w14:textId="77777777" w:rsidR="00507F71" w:rsidRPr="00751149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4B5D613D" w14:textId="77777777" w:rsidR="00507F71" w:rsidRDefault="00507F71" w:rsidP="00507F71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07F71" w:rsidRPr="00C50F7C" w14:paraId="32A3758D" w14:textId="77777777" w:rsidTr="003E706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684171" w14:textId="77777777" w:rsidR="00507F71" w:rsidRPr="00C50F7C" w:rsidRDefault="00507F71" w:rsidP="003E706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07F71" w:rsidRPr="00C50F7C" w14:paraId="7DE95887" w14:textId="77777777" w:rsidTr="003E706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17279" w14:textId="77777777" w:rsidR="00507F71" w:rsidRPr="00C50F7C" w:rsidRDefault="00507F71" w:rsidP="003E706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F1540A" w14:textId="77777777" w:rsidR="00507F71" w:rsidRPr="00C50F7C" w:rsidRDefault="00507F71" w:rsidP="003E706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31D36E" w14:textId="77777777" w:rsidR="00507F71" w:rsidRPr="00C50F7C" w:rsidRDefault="00507F71" w:rsidP="003E706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890DF6" w14:textId="77777777" w:rsidR="00507F71" w:rsidRDefault="00507F71" w:rsidP="003E706C">
            <w:pPr>
              <w:pStyle w:val="TAH"/>
            </w:pPr>
            <w:r>
              <w:t>Remarks</w:t>
            </w:r>
          </w:p>
        </w:tc>
      </w:tr>
      <w:tr w:rsidR="004B3E0A" w:rsidRPr="002D3966" w14:paraId="5124E6CF" w14:textId="77777777" w:rsidTr="003E706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EAA4" w14:textId="77777777" w:rsidR="004B3E0A" w:rsidRPr="002D3966" w:rsidRDefault="004B3E0A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65D4" w14:textId="51A6AE0B" w:rsidR="004B3E0A" w:rsidRPr="002D3966" w:rsidRDefault="004B3E0A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Update stage 2 definition of </w:t>
            </w:r>
            <w:r w:rsidR="007232DB">
              <w:rPr>
                <w:i w:val="0"/>
                <w:iCs/>
              </w:rPr>
              <w:t xml:space="preserve">the </w:t>
            </w:r>
            <w:proofErr w:type="spellStart"/>
            <w:r>
              <w:rPr>
                <w:i w:val="0"/>
                <w:iCs/>
              </w:rPr>
              <w:t>createMOI</w:t>
            </w:r>
            <w:proofErr w:type="spellEnd"/>
            <w:r>
              <w:rPr>
                <w:i w:val="0"/>
                <w:iCs/>
              </w:rPr>
              <w:t xml:space="preserve"> </w:t>
            </w:r>
            <w:r w:rsidR="007232DB">
              <w:rPr>
                <w:i w:val="0"/>
                <w:iCs/>
              </w:rPr>
              <w:t xml:space="preserve">operation </w:t>
            </w:r>
            <w:r w:rsidR="00BC6235">
              <w:rPr>
                <w:i w:val="0"/>
                <w:iCs/>
              </w:rPr>
              <w:t>(</w:t>
            </w:r>
            <w:proofErr w:type="spellStart"/>
            <w:r>
              <w:rPr>
                <w:i w:val="0"/>
                <w:iCs/>
              </w:rPr>
              <w:t>Prov</w:t>
            </w:r>
            <w:proofErr w:type="spellEnd"/>
            <w:r>
              <w:rPr>
                <w:i w:val="0"/>
                <w:iCs/>
              </w:rPr>
              <w:t xml:space="preserve"> MnS</w:t>
            </w:r>
            <w:r w:rsidR="00BC6235">
              <w:rPr>
                <w:i w:val="0"/>
                <w:i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3E18" w14:textId="77777777" w:rsidR="004B3E0A" w:rsidRPr="002D3966" w:rsidRDefault="004B3E0A" w:rsidP="003E706C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3 (Jan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4E3" w14:textId="77777777" w:rsidR="004B3E0A" w:rsidRPr="002D3966" w:rsidRDefault="004B3E0A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BC6235" w:rsidRPr="002D3966" w14:paraId="54523BE7" w14:textId="77777777" w:rsidTr="003E706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4B8" w14:textId="77777777" w:rsidR="00BC6235" w:rsidRPr="002D3966" w:rsidRDefault="00BC6235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0866" w14:textId="4B74D9D1" w:rsidR="00BC6235" w:rsidRPr="002D3966" w:rsidRDefault="00BC6235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Update stage 2 definition of </w:t>
            </w:r>
            <w:r w:rsidR="007232DB">
              <w:rPr>
                <w:i w:val="0"/>
                <w:iCs/>
              </w:rPr>
              <w:t xml:space="preserve">the </w:t>
            </w:r>
            <w:proofErr w:type="spellStart"/>
            <w:r>
              <w:rPr>
                <w:i w:val="0"/>
                <w:iCs/>
              </w:rPr>
              <w:t>modifyMOIAttributes</w:t>
            </w:r>
            <w:proofErr w:type="spellEnd"/>
            <w:r>
              <w:rPr>
                <w:i w:val="0"/>
                <w:iCs/>
              </w:rPr>
              <w:t xml:space="preserve"> </w:t>
            </w:r>
            <w:r w:rsidR="007232DB">
              <w:rPr>
                <w:i w:val="0"/>
                <w:iCs/>
              </w:rPr>
              <w:t xml:space="preserve">operation </w:t>
            </w:r>
            <w:r>
              <w:rPr>
                <w:i w:val="0"/>
                <w:iCs/>
              </w:rPr>
              <w:t>(</w:t>
            </w:r>
            <w:proofErr w:type="spellStart"/>
            <w:r>
              <w:rPr>
                <w:i w:val="0"/>
                <w:iCs/>
              </w:rPr>
              <w:t>Prov</w:t>
            </w:r>
            <w:proofErr w:type="spellEnd"/>
            <w:r>
              <w:rPr>
                <w:i w:val="0"/>
                <w:iCs/>
              </w:rPr>
              <w:t xml:space="preserve"> MnS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1DED" w14:textId="77777777" w:rsidR="00BC6235" w:rsidRPr="002D3966" w:rsidRDefault="00BC6235" w:rsidP="003E706C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3 (Jan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E405" w14:textId="77777777" w:rsidR="00BC6235" w:rsidRPr="002D3966" w:rsidRDefault="00BC6235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07F71" w:rsidRPr="002D3966" w14:paraId="2C8A35EF" w14:textId="77777777" w:rsidTr="003E706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BCA" w14:textId="77777777" w:rsidR="00507F71" w:rsidRPr="002D3966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1230" w14:textId="1F324984" w:rsidR="00507F71" w:rsidRPr="002D3966" w:rsidRDefault="00BC6235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</w:t>
            </w:r>
            <w:r w:rsidR="00507F71">
              <w:rPr>
                <w:i w:val="0"/>
                <w:iCs/>
              </w:rPr>
              <w:t xml:space="preserve"> stage 2 definition</w:t>
            </w:r>
            <w:r w:rsidR="004B3E0A">
              <w:rPr>
                <w:i w:val="0"/>
                <w:iCs/>
              </w:rPr>
              <w:t xml:space="preserve"> of </w:t>
            </w:r>
            <w:r w:rsidR="007232DB">
              <w:rPr>
                <w:i w:val="0"/>
                <w:iCs/>
              </w:rPr>
              <w:t xml:space="preserve">the new </w:t>
            </w:r>
            <w:proofErr w:type="spellStart"/>
            <w:r>
              <w:rPr>
                <w:i w:val="0"/>
                <w:iCs/>
              </w:rPr>
              <w:t>changeMOIs</w:t>
            </w:r>
            <w:proofErr w:type="spellEnd"/>
            <w:r w:rsidR="00507F71">
              <w:rPr>
                <w:i w:val="0"/>
                <w:iCs/>
              </w:rPr>
              <w:t xml:space="preserve"> </w:t>
            </w:r>
            <w:r w:rsidR="007232DB">
              <w:rPr>
                <w:i w:val="0"/>
                <w:iCs/>
              </w:rPr>
              <w:t xml:space="preserve">operation </w:t>
            </w:r>
            <w:r>
              <w:rPr>
                <w:i w:val="0"/>
                <w:iCs/>
              </w:rPr>
              <w:t>(</w:t>
            </w:r>
            <w:proofErr w:type="spellStart"/>
            <w:r w:rsidR="00507F71">
              <w:rPr>
                <w:i w:val="0"/>
                <w:iCs/>
              </w:rPr>
              <w:t>Prov</w:t>
            </w:r>
            <w:proofErr w:type="spellEnd"/>
            <w:r w:rsidR="00507F71">
              <w:rPr>
                <w:i w:val="0"/>
                <w:iCs/>
              </w:rPr>
              <w:t xml:space="preserve"> MnS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9461" w14:textId="138B734E" w:rsidR="00507F71" w:rsidRPr="002D3966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</w:t>
            </w:r>
            <w:r w:rsidR="00DB7482">
              <w:rPr>
                <w:i w:val="0"/>
                <w:iCs/>
              </w:rPr>
              <w:t>3</w:t>
            </w:r>
            <w:r>
              <w:rPr>
                <w:i w:val="0"/>
                <w:iCs/>
              </w:rPr>
              <w:t xml:space="preserve"> (</w:t>
            </w:r>
            <w:r w:rsidR="00DB7482">
              <w:rPr>
                <w:i w:val="0"/>
                <w:iCs/>
              </w:rPr>
              <w:t>Jan</w:t>
            </w:r>
            <w:r>
              <w:rPr>
                <w:i w:val="0"/>
                <w:iCs/>
              </w:rPr>
              <w:t xml:space="preserve"> 202</w:t>
            </w:r>
            <w:r w:rsidR="00DB7482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1805" w14:textId="77777777" w:rsidR="00507F71" w:rsidRPr="002D3966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07F71" w:rsidRPr="002D3966" w14:paraId="31C43A27" w14:textId="77777777" w:rsidTr="003E706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DB8E" w14:textId="77777777" w:rsidR="00507F71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28.158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A63C" w14:textId="77777777" w:rsidR="00507F71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node selection mechanism (inspired by XPath)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8DC" w14:textId="2D4ED462" w:rsidR="00507F71" w:rsidRPr="002D3966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</w:t>
            </w:r>
            <w:r w:rsidR="00DB7482">
              <w:rPr>
                <w:i w:val="0"/>
                <w:iCs/>
              </w:rPr>
              <w:t>3</w:t>
            </w:r>
            <w:r>
              <w:rPr>
                <w:i w:val="0"/>
                <w:iCs/>
              </w:rPr>
              <w:t xml:space="preserve"> (</w:t>
            </w:r>
            <w:r w:rsidR="00DB7482">
              <w:rPr>
                <w:i w:val="0"/>
                <w:iCs/>
              </w:rPr>
              <w:t>Jan</w:t>
            </w:r>
            <w:r>
              <w:rPr>
                <w:i w:val="0"/>
                <w:iCs/>
              </w:rPr>
              <w:t xml:space="preserve"> 202</w:t>
            </w:r>
            <w:r w:rsidR="00DB7482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A53" w14:textId="77777777" w:rsidR="00507F71" w:rsidRPr="002D3966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07F71" w:rsidRPr="002D3966" w14:paraId="586D7C57" w14:textId="77777777" w:rsidTr="003E706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C881" w14:textId="77777777" w:rsidR="00507F71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CAA3" w14:textId="77777777" w:rsidR="00507F71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node selection mechanism (inspired by XPath)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DE3" w14:textId="7C8F31B3" w:rsidR="00507F71" w:rsidRPr="002D3966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</w:t>
            </w:r>
            <w:r w:rsidR="00DB7482">
              <w:rPr>
                <w:i w:val="0"/>
                <w:iCs/>
              </w:rPr>
              <w:t>3</w:t>
            </w:r>
            <w:r>
              <w:rPr>
                <w:i w:val="0"/>
                <w:iCs/>
              </w:rPr>
              <w:t xml:space="preserve"> (</w:t>
            </w:r>
            <w:r w:rsidR="00DB7482">
              <w:rPr>
                <w:i w:val="0"/>
                <w:iCs/>
              </w:rPr>
              <w:t>Jan</w:t>
            </w:r>
            <w:r>
              <w:rPr>
                <w:i w:val="0"/>
                <w:iCs/>
              </w:rPr>
              <w:t xml:space="preserve"> 202</w:t>
            </w:r>
            <w:r w:rsidR="00DB7482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6BE1" w14:textId="77777777" w:rsidR="00507F71" w:rsidRPr="002D3966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07F71" w:rsidRPr="002D3966" w14:paraId="7535BA1C" w14:textId="77777777" w:rsidTr="003E706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B21" w14:textId="77777777" w:rsidR="00507F71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5EA" w14:textId="77777777" w:rsidR="00507F71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 required high-level descriptions for all capabilities above, if required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3E79" w14:textId="21C21578" w:rsidR="00507F71" w:rsidRPr="002D3966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  <w:r w:rsidRPr="002D3966">
              <w:rPr>
                <w:i w:val="0"/>
                <w:iCs/>
              </w:rPr>
              <w:t>TSG#10</w:t>
            </w:r>
            <w:r w:rsidR="00DB7482">
              <w:rPr>
                <w:i w:val="0"/>
                <w:iCs/>
              </w:rPr>
              <w:t>3</w:t>
            </w:r>
            <w:r>
              <w:rPr>
                <w:i w:val="0"/>
                <w:iCs/>
              </w:rPr>
              <w:t xml:space="preserve"> (</w:t>
            </w:r>
            <w:r w:rsidR="00DB7482">
              <w:rPr>
                <w:i w:val="0"/>
                <w:iCs/>
              </w:rPr>
              <w:t>Jan</w:t>
            </w:r>
            <w:r>
              <w:rPr>
                <w:i w:val="0"/>
                <w:iCs/>
              </w:rPr>
              <w:t xml:space="preserve"> 202</w:t>
            </w:r>
            <w:r w:rsidR="00DB7482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9834" w14:textId="77777777" w:rsidR="00507F71" w:rsidRPr="002D3966" w:rsidRDefault="00507F71" w:rsidP="003E706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931BF5B" w14:textId="77777777" w:rsidR="00507F71" w:rsidRDefault="00507F71" w:rsidP="00507F71"/>
    <w:p w14:paraId="7486D135" w14:textId="77777777" w:rsidR="00507F71" w:rsidRDefault="00507F71" w:rsidP="00507F71">
      <w:pPr>
        <w:pStyle w:val="Heading1"/>
      </w:pPr>
      <w:r>
        <w:t>6</w:t>
      </w:r>
      <w:r>
        <w:tab/>
        <w:t>Work item Rapporteur(s)</w:t>
      </w:r>
    </w:p>
    <w:p w14:paraId="7314E592" w14:textId="77777777" w:rsidR="00507F71" w:rsidRPr="00D569D5" w:rsidRDefault="00507F71" w:rsidP="00507F71">
      <w:r>
        <w:t>Pollakowski, Olaf, Nokia, olaf.pollakowski@nokia.com</w:t>
      </w:r>
    </w:p>
    <w:p w14:paraId="03B8140B" w14:textId="77777777" w:rsidR="00507F71" w:rsidRPr="006C2E80" w:rsidRDefault="00507F71" w:rsidP="00507F71"/>
    <w:p w14:paraId="47E5A32B" w14:textId="77777777" w:rsidR="00507F71" w:rsidRDefault="00507F71" w:rsidP="00507F71">
      <w:pPr>
        <w:pStyle w:val="Heading1"/>
      </w:pPr>
      <w:r>
        <w:t>7</w:t>
      </w:r>
      <w:r>
        <w:tab/>
        <w:t>Work item leadership</w:t>
      </w:r>
    </w:p>
    <w:p w14:paraId="4FB172CD" w14:textId="77777777" w:rsidR="00507F71" w:rsidRPr="00D569D5" w:rsidRDefault="00507F71" w:rsidP="00507F71">
      <w:r>
        <w:t>SA5</w:t>
      </w:r>
    </w:p>
    <w:p w14:paraId="658DF591" w14:textId="77777777" w:rsidR="00507F71" w:rsidRPr="00557B2E" w:rsidRDefault="00507F71" w:rsidP="00507F71"/>
    <w:p w14:paraId="1212A660" w14:textId="77777777" w:rsidR="00507F71" w:rsidRDefault="00507F71" w:rsidP="00507F7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0857D86" w14:textId="77777777" w:rsidR="00507F71" w:rsidRPr="00D569D5" w:rsidRDefault="00507F71" w:rsidP="00507F71">
      <w:r>
        <w:t>None.</w:t>
      </w:r>
    </w:p>
    <w:p w14:paraId="4C2D76EA" w14:textId="77777777" w:rsidR="00507F71" w:rsidRPr="00557B2E" w:rsidRDefault="00507F71" w:rsidP="00507F71"/>
    <w:p w14:paraId="0737C4F4" w14:textId="77777777" w:rsidR="00507F71" w:rsidRDefault="00507F71" w:rsidP="00507F71">
      <w:pPr>
        <w:pStyle w:val="Heading1"/>
      </w:pPr>
      <w:r>
        <w:t>9</w:t>
      </w:r>
      <w:r>
        <w:tab/>
        <w:t>Supporting Individual Members</w:t>
      </w:r>
    </w:p>
    <w:p w14:paraId="018B853C" w14:textId="77777777" w:rsidR="00507F71" w:rsidRPr="006C2E80" w:rsidRDefault="00507F71" w:rsidP="00507F7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07F71" w14:paraId="1A88654C" w14:textId="77777777" w:rsidTr="003E706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082F1F0" w14:textId="77777777" w:rsidR="00507F71" w:rsidRDefault="00507F71" w:rsidP="003E706C">
            <w:pPr>
              <w:pStyle w:val="TAH"/>
            </w:pPr>
            <w:r>
              <w:t>Supporting IM name</w:t>
            </w:r>
          </w:p>
        </w:tc>
      </w:tr>
      <w:tr w:rsidR="00507F71" w14:paraId="6CF076FA" w14:textId="77777777" w:rsidTr="003E706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2E321" w14:textId="77777777" w:rsidR="00507F71" w:rsidRDefault="00507F71" w:rsidP="003E706C">
            <w:pPr>
              <w:pStyle w:val="TAL"/>
            </w:pPr>
            <w:r>
              <w:t>Nokia</w:t>
            </w:r>
          </w:p>
        </w:tc>
      </w:tr>
      <w:tr w:rsidR="00507F71" w14:paraId="0F6E4D2D" w14:textId="77777777" w:rsidTr="003E706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136C0" w14:textId="77777777" w:rsidR="00507F71" w:rsidRDefault="00507F71" w:rsidP="003E706C">
            <w:pPr>
              <w:pStyle w:val="TAL"/>
            </w:pPr>
          </w:p>
        </w:tc>
      </w:tr>
      <w:tr w:rsidR="00507F71" w14:paraId="56BA6CB0" w14:textId="77777777" w:rsidTr="003E706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380A1" w14:textId="77777777" w:rsidR="00507F71" w:rsidRDefault="00507F71" w:rsidP="003E706C">
            <w:pPr>
              <w:pStyle w:val="TAL"/>
            </w:pPr>
          </w:p>
        </w:tc>
      </w:tr>
      <w:tr w:rsidR="00507F71" w14:paraId="1D2B54BB" w14:textId="77777777" w:rsidTr="003E706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E891B9" w14:textId="77777777" w:rsidR="00507F71" w:rsidRDefault="00507F71" w:rsidP="003E706C">
            <w:pPr>
              <w:pStyle w:val="TAL"/>
            </w:pPr>
          </w:p>
        </w:tc>
      </w:tr>
      <w:tr w:rsidR="00507F71" w14:paraId="13F0DC1F" w14:textId="77777777" w:rsidTr="003E706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5E3A57" w14:textId="77777777" w:rsidR="00507F71" w:rsidRDefault="00507F71" w:rsidP="003E706C">
            <w:pPr>
              <w:pStyle w:val="TAL"/>
            </w:pPr>
          </w:p>
        </w:tc>
      </w:tr>
      <w:tr w:rsidR="00507F71" w14:paraId="24509E57" w14:textId="77777777" w:rsidTr="003E706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53CD" w14:textId="77777777" w:rsidR="00507F71" w:rsidRDefault="00507F71" w:rsidP="003E706C">
            <w:pPr>
              <w:pStyle w:val="TAL"/>
            </w:pPr>
          </w:p>
        </w:tc>
      </w:tr>
    </w:tbl>
    <w:p w14:paraId="43D7324B" w14:textId="77777777" w:rsidR="00507F71" w:rsidRPr="00641ED8" w:rsidRDefault="00507F71" w:rsidP="00507F71"/>
    <w:sectPr w:rsidR="00507F71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889D2" w14:textId="77777777" w:rsidR="00050590" w:rsidRDefault="00050590">
      <w:r>
        <w:separator/>
      </w:r>
    </w:p>
  </w:endnote>
  <w:endnote w:type="continuationSeparator" w:id="0">
    <w:p w14:paraId="778525F5" w14:textId="77777777" w:rsidR="00050590" w:rsidRDefault="0005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F8F90" w14:textId="77777777" w:rsidR="00050590" w:rsidRDefault="00050590">
      <w:r>
        <w:separator/>
      </w:r>
    </w:p>
  </w:footnote>
  <w:footnote w:type="continuationSeparator" w:id="0">
    <w:p w14:paraId="7A12D82F" w14:textId="77777777" w:rsidR="00050590" w:rsidRDefault="00050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32690"/>
    <w:multiLevelType w:val="hybridMultilevel"/>
    <w:tmpl w:val="5C489E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7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059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B39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49B4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3966"/>
    <w:rsid w:val="002D41A3"/>
    <w:rsid w:val="002D53AC"/>
    <w:rsid w:val="002E3D35"/>
    <w:rsid w:val="002E532A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756A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500B"/>
    <w:rsid w:val="003F7142"/>
    <w:rsid w:val="003F7B3D"/>
    <w:rsid w:val="00411698"/>
    <w:rsid w:val="00414164"/>
    <w:rsid w:val="0041789B"/>
    <w:rsid w:val="004260A5"/>
    <w:rsid w:val="00432283"/>
    <w:rsid w:val="00433845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3E0A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07F7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3088"/>
    <w:rsid w:val="007162BE"/>
    <w:rsid w:val="00721122"/>
    <w:rsid w:val="00722267"/>
    <w:rsid w:val="007232DB"/>
    <w:rsid w:val="00746F46"/>
    <w:rsid w:val="00751149"/>
    <w:rsid w:val="0075252A"/>
    <w:rsid w:val="00764B84"/>
    <w:rsid w:val="00765028"/>
    <w:rsid w:val="00766551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73247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39F4"/>
    <w:rsid w:val="00967838"/>
    <w:rsid w:val="00973D05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0F95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1AE"/>
    <w:rsid w:val="00BC6235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04A5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4848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569D5"/>
    <w:rsid w:val="00D7045F"/>
    <w:rsid w:val="00D71F40"/>
    <w:rsid w:val="00D77416"/>
    <w:rsid w:val="00D80FC6"/>
    <w:rsid w:val="00D94917"/>
    <w:rsid w:val="00DA74F3"/>
    <w:rsid w:val="00DB69F3"/>
    <w:rsid w:val="00DB7482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9C5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BAB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0D5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rsid w:val="002249B4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Author</cp:lastModifiedBy>
  <cp:revision>39</cp:revision>
  <cp:lastPrinted>2000-02-29T11:31:00Z</cp:lastPrinted>
  <dcterms:created xsi:type="dcterms:W3CDTF">2021-06-24T09:05:00Z</dcterms:created>
  <dcterms:modified xsi:type="dcterms:W3CDTF">2023-02-17T14:27:00Z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